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XSpec="center" w:tblpY="1752"/>
        <w:tblW w:w="12172" w:type="dxa"/>
        <w:tblLayout w:type="fixed"/>
        <w:tblLook w:val="0000" w:firstRow="0" w:lastRow="0" w:firstColumn="0" w:lastColumn="0" w:noHBand="0" w:noVBand="0"/>
      </w:tblPr>
      <w:tblGrid>
        <w:gridCol w:w="6101"/>
        <w:gridCol w:w="6071"/>
      </w:tblGrid>
      <w:tr w:rsidR="00205189" w:rsidRPr="00AA184A" w:rsidTr="00FD7180">
        <w:trPr>
          <w:trHeight w:val="1404"/>
        </w:trPr>
        <w:tc>
          <w:tcPr>
            <w:tcW w:w="6101" w:type="dxa"/>
            <w:tcMar>
              <w:left w:w="0" w:type="dxa"/>
              <w:right w:w="0" w:type="dxa"/>
            </w:tcMar>
          </w:tcPr>
          <w:p w:rsidR="00205189" w:rsidRPr="004D2253" w:rsidRDefault="00205189" w:rsidP="00205189">
            <w:pPr>
              <w:tabs>
                <w:tab w:val="left" w:pos="720"/>
              </w:tabs>
              <w:spacing w:after="0"/>
              <w:jc w:val="center"/>
              <w:rPr>
                <w:rFonts w:eastAsia="MS Mincho"/>
                <w:b/>
                <w:color w:val="000000"/>
                <w:sz w:val="26"/>
                <w:szCs w:val="26"/>
                <w:lang w:eastAsia="ar-SA"/>
              </w:rPr>
            </w:pPr>
            <w:r w:rsidRPr="004D2253">
              <w:rPr>
                <w:rFonts w:eastAsia="MS Mincho"/>
                <w:b/>
                <w:color w:val="000000"/>
                <w:sz w:val="26"/>
                <w:szCs w:val="26"/>
                <w:lang w:eastAsia="ar-SA"/>
              </w:rPr>
              <w:t xml:space="preserve">VIỆN KHOA HỌC </w:t>
            </w:r>
          </w:p>
          <w:p w:rsidR="00205189" w:rsidRPr="00FD7180" w:rsidRDefault="00C705C1" w:rsidP="00205189">
            <w:pPr>
              <w:tabs>
                <w:tab w:val="left" w:pos="720"/>
              </w:tabs>
              <w:spacing w:after="0"/>
              <w:jc w:val="center"/>
              <w:rPr>
                <w:rFonts w:ascii="Times New Roman Bold" w:eastAsia="MS Mincho" w:hAnsi="Times New Roman Bold" w:hint="eastAsia"/>
                <w:b/>
                <w:color w:val="000000"/>
                <w:spacing w:val="-10"/>
                <w:sz w:val="26"/>
                <w:szCs w:val="26"/>
                <w:lang w:eastAsia="ar-SA"/>
              </w:rPr>
            </w:pPr>
            <w:r>
              <w:rPr>
                <w:rFonts w:ascii="Times New Roman Bold" w:eastAsia="MS Mincho" w:hAnsi="Times New Roman Bold"/>
                <w:noProof/>
                <w:spacing w:val="-10"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963295</wp:posOffset>
                      </wp:positionH>
                      <wp:positionV relativeFrom="paragraph">
                        <wp:posOffset>197484</wp:posOffset>
                      </wp:positionV>
                      <wp:extent cx="1950085" cy="0"/>
                      <wp:effectExtent l="0" t="0" r="12065" b="19050"/>
                      <wp:wrapNone/>
                      <wp:docPr id="6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5008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10EFAE0" id="Straight Connector 6" o:spid="_x0000_s1026" style="position:absolute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5.85pt,15.55pt" to="229.4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"/>
                  </w:pict>
                </mc:Fallback>
              </mc:AlternateContent>
            </w:r>
            <w:r w:rsidR="00205189" w:rsidRPr="00FD7180">
              <w:rPr>
                <w:rFonts w:ascii="Times New Roman Bold" w:eastAsia="MS Mincho" w:hAnsi="Times New Roman Bold"/>
                <w:b/>
                <w:color w:val="000000"/>
                <w:spacing w:val="-10"/>
                <w:sz w:val="26"/>
                <w:szCs w:val="26"/>
                <w:lang w:eastAsia="ar-SA"/>
              </w:rPr>
              <w:t>KHÍ TƯỢNG THUỶ VĂN VÀ BIẾN ĐỔI KHÍ HẬU</w:t>
            </w:r>
          </w:p>
        </w:tc>
        <w:tc>
          <w:tcPr>
            <w:tcW w:w="6071" w:type="dxa"/>
            <w:tcMar>
              <w:left w:w="0" w:type="dxa"/>
              <w:right w:w="0" w:type="dxa"/>
            </w:tcMar>
          </w:tcPr>
          <w:p w:rsidR="00205189" w:rsidRPr="004D2253" w:rsidRDefault="00205189" w:rsidP="00205189">
            <w:pPr>
              <w:keepNext/>
              <w:tabs>
                <w:tab w:val="left" w:pos="720"/>
              </w:tabs>
              <w:spacing w:after="0"/>
              <w:outlineLvl w:val="1"/>
              <w:rPr>
                <w:rFonts w:eastAsia="MS Mincho"/>
                <w:b/>
                <w:spacing w:val="-6"/>
                <w:sz w:val="26"/>
                <w:szCs w:val="26"/>
              </w:rPr>
            </w:pPr>
            <w:r>
              <w:rPr>
                <w:rFonts w:eastAsia="MS Mincho"/>
                <w:b/>
                <w:spacing w:val="-6"/>
                <w:sz w:val="26"/>
                <w:szCs w:val="26"/>
              </w:rPr>
              <w:t xml:space="preserve"> </w:t>
            </w:r>
            <w:r w:rsidRPr="004D2253">
              <w:rPr>
                <w:rFonts w:eastAsia="MS Mincho"/>
                <w:b/>
                <w:spacing w:val="-6"/>
                <w:sz w:val="26"/>
                <w:szCs w:val="26"/>
              </w:rPr>
              <w:t>CỘNG H</w:t>
            </w:r>
            <w:r w:rsidRPr="004D2253">
              <w:rPr>
                <w:rFonts w:eastAsia="MS Mincho" w:hint="eastAsia"/>
                <w:b/>
                <w:spacing w:val="-6"/>
                <w:sz w:val="26"/>
                <w:szCs w:val="26"/>
              </w:rPr>
              <w:t>Ò</w:t>
            </w:r>
            <w:r w:rsidRPr="004D2253">
              <w:rPr>
                <w:rFonts w:eastAsia="MS Mincho"/>
                <w:b/>
                <w:spacing w:val="-6"/>
                <w:sz w:val="26"/>
                <w:szCs w:val="26"/>
              </w:rPr>
              <w:t>A XÃ HỘI CHỦ NGHĨA VIỆT NAM</w:t>
            </w:r>
          </w:p>
          <w:p w:rsidR="00205189" w:rsidRPr="00205189" w:rsidRDefault="00C705C1" w:rsidP="00205189">
            <w:pPr>
              <w:keepNext/>
              <w:tabs>
                <w:tab w:val="left" w:pos="720"/>
              </w:tabs>
              <w:spacing w:after="0"/>
              <w:jc w:val="center"/>
              <w:outlineLvl w:val="1"/>
              <w:rPr>
                <w:rFonts w:eastAsia="MS Mincho"/>
                <w:szCs w:val="20"/>
                <w:lang w:eastAsia="ar-SA"/>
              </w:rPr>
            </w:pPr>
            <w:r>
              <w:rPr>
                <w:rFonts w:ascii="VnTime" w:eastAsia="MS Mincho" w:hAnsi="VnTime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998855</wp:posOffset>
                      </wp:positionH>
                      <wp:positionV relativeFrom="paragraph">
                        <wp:posOffset>215264</wp:posOffset>
                      </wp:positionV>
                      <wp:extent cx="1830705" cy="0"/>
                      <wp:effectExtent l="0" t="0" r="17145" b="19050"/>
                      <wp:wrapNone/>
                      <wp:docPr id="5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3070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0BABC0C" id="Straight Connector 5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8.65pt,16.95pt" to="222.8pt,1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"/>
                  </w:pict>
                </mc:Fallback>
              </mc:AlternateContent>
            </w:r>
            <w:r w:rsidR="00205189" w:rsidRPr="004D2253">
              <w:rPr>
                <w:rFonts w:eastAsia="MS Mincho"/>
                <w:b/>
                <w:sz w:val="26"/>
                <w:szCs w:val="26"/>
                <w:lang w:eastAsia="ar-SA"/>
              </w:rPr>
              <w:t>Độc lập - Tự do - Hạnh phúc</w:t>
            </w:r>
          </w:p>
        </w:tc>
      </w:tr>
    </w:tbl>
    <w:p w:rsidR="004D12D3" w:rsidRPr="00205189" w:rsidRDefault="00A05D24" w:rsidP="00002667">
      <w:pPr>
        <w:spacing w:after="0"/>
        <w:jc w:val="center"/>
        <w:rPr>
          <w:b/>
        </w:rPr>
      </w:pPr>
      <w:r w:rsidRPr="00205189">
        <w:rPr>
          <w:b/>
        </w:rPr>
        <w:t>TRANG THÔNG TIN VỀ NHỮNG ĐÓNG GÓP MỚI</w:t>
      </w:r>
    </w:p>
    <w:p w:rsidR="004D2253" w:rsidRPr="00205189" w:rsidRDefault="00A05D24" w:rsidP="00002667">
      <w:pPr>
        <w:spacing w:after="0"/>
        <w:jc w:val="center"/>
        <w:rPr>
          <w:b/>
        </w:rPr>
      </w:pPr>
      <w:r w:rsidRPr="00205189">
        <w:rPr>
          <w:b/>
        </w:rPr>
        <w:t xml:space="preserve"> VỀ MẶT HỌC THUẬT, LÝ LUẬN CỦA LUẬN ÁN TIẾN S</w:t>
      </w:r>
      <w:r w:rsidR="004D12D3" w:rsidRPr="00205189">
        <w:rPr>
          <w:b/>
        </w:rPr>
        <w:t>Ĩ</w:t>
      </w:r>
    </w:p>
    <w:p w:rsidR="00A05D24" w:rsidRDefault="00A05D24"/>
    <w:p w:rsidR="00774838" w:rsidRDefault="00774838" w:rsidP="00205189">
      <w:pPr>
        <w:pStyle w:val="ListParagraph"/>
        <w:numPr>
          <w:ilvl w:val="0"/>
          <w:numId w:val="6"/>
        </w:numPr>
        <w:spacing w:after="120"/>
        <w:ind w:left="714" w:hanging="357"/>
      </w:pPr>
      <w:r>
        <w:t>Tên luận án: …………..</w:t>
      </w:r>
    </w:p>
    <w:p w:rsidR="00774838" w:rsidRDefault="00774838" w:rsidP="00774838">
      <w:pPr>
        <w:pStyle w:val="ListParagraph"/>
      </w:pPr>
      <w:r>
        <w:t>-Mã số:….</w:t>
      </w:r>
    </w:p>
    <w:p w:rsidR="00774838" w:rsidRDefault="004D12D3" w:rsidP="00774838">
      <w:pPr>
        <w:pStyle w:val="ListParagraph"/>
      </w:pPr>
      <w:r>
        <w:t>-</w:t>
      </w:r>
      <w:r w:rsidR="006811AC">
        <w:t>N</w:t>
      </w:r>
      <w:r w:rsidR="00774838">
        <w:t>gành:………</w:t>
      </w:r>
    </w:p>
    <w:p w:rsidR="00774838" w:rsidRDefault="00774838" w:rsidP="00774838">
      <w:r>
        <w:t xml:space="preserve">     2.  Nghiên cứu sinh:…….</w:t>
      </w:r>
    </w:p>
    <w:p w:rsidR="004D12D3" w:rsidRDefault="00774838" w:rsidP="00774838">
      <w:r>
        <w:t xml:space="preserve">          Người hướng dẫn:……………</w:t>
      </w:r>
    </w:p>
    <w:p w:rsidR="00774838" w:rsidRDefault="00774838" w:rsidP="00774838">
      <w:r>
        <w:t xml:space="preserve">          Cơ sở đào tạo: Viện Khoa học Khí tượng Thủy văn và Biến đổi khí hậu</w:t>
      </w:r>
    </w:p>
    <w:p w:rsidR="00774838" w:rsidRDefault="00774838" w:rsidP="00205189">
      <w:pPr>
        <w:pStyle w:val="ListParagraph"/>
        <w:numPr>
          <w:ilvl w:val="0"/>
          <w:numId w:val="7"/>
        </w:numPr>
        <w:spacing w:after="120"/>
        <w:ind w:left="629" w:hanging="357"/>
      </w:pPr>
      <w:r>
        <w:t>Giới thiệu về luận án:………….</w:t>
      </w:r>
    </w:p>
    <w:p w:rsidR="00774838" w:rsidRDefault="004D12D3" w:rsidP="00774838">
      <w:pPr>
        <w:pStyle w:val="ListParagraph"/>
        <w:numPr>
          <w:ilvl w:val="0"/>
          <w:numId w:val="7"/>
        </w:numPr>
      </w:pPr>
      <w:r>
        <w:t>Liệt kê những đóng góp mới của luận án (lượng hóa thật cụ thể, rõ ràng, ngắn gọn, gạch đầu dòng cho từng đóng góp mới)</w:t>
      </w:r>
    </w:p>
    <w:p w:rsidR="00205189" w:rsidRDefault="00205189" w:rsidP="00205189">
      <w:pPr>
        <w:pStyle w:val="ListParagraph"/>
        <w:numPr>
          <w:ilvl w:val="0"/>
          <w:numId w:val="8"/>
        </w:numPr>
      </w:pPr>
      <w:r>
        <w:t>………..</w:t>
      </w:r>
    </w:p>
    <w:p w:rsidR="00205189" w:rsidRDefault="00205189" w:rsidP="00205189">
      <w:pPr>
        <w:pStyle w:val="ListParagraph"/>
        <w:numPr>
          <w:ilvl w:val="0"/>
          <w:numId w:val="8"/>
        </w:numPr>
      </w:pPr>
      <w:r>
        <w:t>………………</w:t>
      </w:r>
    </w:p>
    <w:p w:rsidR="00205189" w:rsidRDefault="00205189" w:rsidP="00205189">
      <w:pPr>
        <w:pStyle w:val="ListParagraph"/>
        <w:numPr>
          <w:ilvl w:val="0"/>
          <w:numId w:val="8"/>
        </w:numPr>
      </w:pPr>
      <w:r>
        <w:t>…………</w:t>
      </w:r>
    </w:p>
    <w:p w:rsidR="00774838" w:rsidRDefault="00774838" w:rsidP="00774838">
      <w:pPr>
        <w:pStyle w:val="ListParagraph"/>
        <w:ind w:left="630"/>
      </w:pPr>
    </w:p>
    <w:tbl>
      <w:tblPr>
        <w:tblStyle w:val="TableGrid"/>
        <w:tblpPr w:leftFromText="180" w:rightFromText="180" w:vertAnchor="text" w:horzAnchor="margin" w:tblpY="12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96"/>
        <w:gridCol w:w="3096"/>
        <w:gridCol w:w="3096"/>
      </w:tblGrid>
      <w:tr w:rsidR="004D12D3" w:rsidTr="004D12D3">
        <w:trPr>
          <w:trHeight w:val="836"/>
        </w:trPr>
        <w:tc>
          <w:tcPr>
            <w:tcW w:w="6192" w:type="dxa"/>
            <w:gridSpan w:val="2"/>
          </w:tcPr>
          <w:p w:rsidR="004D12D3" w:rsidRPr="00E0469E" w:rsidRDefault="004D12D3" w:rsidP="004D12D3">
            <w:pPr>
              <w:jc w:val="center"/>
              <w:rPr>
                <w:b/>
              </w:rPr>
            </w:pPr>
            <w:r w:rsidRPr="00E0469E">
              <w:rPr>
                <w:b/>
              </w:rPr>
              <w:t>Người hướng dẫn</w:t>
            </w:r>
          </w:p>
        </w:tc>
        <w:tc>
          <w:tcPr>
            <w:tcW w:w="3096" w:type="dxa"/>
          </w:tcPr>
          <w:p w:rsidR="004D12D3" w:rsidRPr="00E0469E" w:rsidRDefault="004D12D3" w:rsidP="004D12D3">
            <w:pPr>
              <w:jc w:val="center"/>
              <w:rPr>
                <w:b/>
              </w:rPr>
            </w:pPr>
            <w:r w:rsidRPr="00E0469E">
              <w:rPr>
                <w:b/>
              </w:rPr>
              <w:t>Nghiên cứu sinh</w:t>
            </w:r>
          </w:p>
        </w:tc>
      </w:tr>
      <w:tr w:rsidR="004D12D3" w:rsidRPr="00D600D8" w:rsidTr="004D12D3">
        <w:trPr>
          <w:trHeight w:val="2818"/>
        </w:trPr>
        <w:tc>
          <w:tcPr>
            <w:tcW w:w="3096" w:type="dxa"/>
          </w:tcPr>
          <w:p w:rsidR="004D12D3" w:rsidRPr="00D600D8" w:rsidRDefault="004D12D3" w:rsidP="004D12D3">
            <w:pPr>
              <w:jc w:val="center"/>
              <w:rPr>
                <w:i/>
              </w:rPr>
            </w:pPr>
          </w:p>
          <w:p w:rsidR="004D12D3" w:rsidRPr="00D600D8" w:rsidRDefault="004D12D3" w:rsidP="00205189">
            <w:pPr>
              <w:rPr>
                <w:i/>
              </w:rPr>
            </w:pPr>
          </w:p>
          <w:p w:rsidR="004D12D3" w:rsidRPr="00D600D8" w:rsidRDefault="004D12D3" w:rsidP="004D12D3">
            <w:pPr>
              <w:jc w:val="center"/>
              <w:rPr>
                <w:i/>
              </w:rPr>
            </w:pPr>
          </w:p>
          <w:p w:rsidR="004D12D3" w:rsidRPr="00D600D8" w:rsidRDefault="00573B77" w:rsidP="00D600D8">
            <w:pPr>
              <w:jc w:val="center"/>
              <w:rPr>
                <w:i/>
              </w:rPr>
            </w:pPr>
            <w:r>
              <w:rPr>
                <w:i/>
              </w:rPr>
              <w:t>(Ký và</w:t>
            </w:r>
            <w:r w:rsidR="00D600D8" w:rsidRPr="00D600D8">
              <w:rPr>
                <w:i/>
              </w:rPr>
              <w:t xml:space="preserve"> </w:t>
            </w:r>
            <w:r w:rsidR="004D12D3" w:rsidRPr="00D600D8">
              <w:rPr>
                <w:i/>
              </w:rPr>
              <w:t>ghi rõ họ tên)</w:t>
            </w:r>
          </w:p>
        </w:tc>
        <w:tc>
          <w:tcPr>
            <w:tcW w:w="3096" w:type="dxa"/>
          </w:tcPr>
          <w:p w:rsidR="004D12D3" w:rsidRPr="00D600D8" w:rsidRDefault="004D12D3" w:rsidP="004D12D3">
            <w:pPr>
              <w:jc w:val="center"/>
              <w:rPr>
                <w:i/>
              </w:rPr>
            </w:pPr>
          </w:p>
          <w:p w:rsidR="004D12D3" w:rsidRPr="00D600D8" w:rsidRDefault="004D12D3" w:rsidP="004D12D3">
            <w:pPr>
              <w:jc w:val="center"/>
              <w:rPr>
                <w:i/>
              </w:rPr>
            </w:pPr>
          </w:p>
          <w:p w:rsidR="004D12D3" w:rsidRPr="00D600D8" w:rsidRDefault="004D12D3" w:rsidP="00205189">
            <w:pPr>
              <w:rPr>
                <w:i/>
              </w:rPr>
            </w:pPr>
          </w:p>
          <w:p w:rsidR="004D12D3" w:rsidRPr="00D600D8" w:rsidRDefault="004D12D3" w:rsidP="00D600D8">
            <w:pPr>
              <w:jc w:val="center"/>
              <w:rPr>
                <w:i/>
              </w:rPr>
            </w:pPr>
            <w:r w:rsidRPr="00D600D8">
              <w:rPr>
                <w:i/>
              </w:rPr>
              <w:t>(</w:t>
            </w:r>
            <w:r w:rsidR="00573B77">
              <w:rPr>
                <w:i/>
              </w:rPr>
              <w:t xml:space="preserve"> Ký và</w:t>
            </w:r>
            <w:r w:rsidR="00573B77" w:rsidRPr="00D600D8">
              <w:rPr>
                <w:i/>
              </w:rPr>
              <w:t xml:space="preserve"> ghi rõ họ tên </w:t>
            </w:r>
            <w:r w:rsidRPr="00D600D8">
              <w:rPr>
                <w:i/>
              </w:rPr>
              <w:t>)</w:t>
            </w:r>
          </w:p>
        </w:tc>
        <w:tc>
          <w:tcPr>
            <w:tcW w:w="3096" w:type="dxa"/>
          </w:tcPr>
          <w:p w:rsidR="004D12D3" w:rsidRPr="00D600D8" w:rsidRDefault="004D12D3" w:rsidP="004D12D3">
            <w:pPr>
              <w:jc w:val="center"/>
              <w:rPr>
                <w:i/>
              </w:rPr>
            </w:pPr>
          </w:p>
          <w:p w:rsidR="004D12D3" w:rsidRPr="00D600D8" w:rsidRDefault="004D12D3" w:rsidP="00205189">
            <w:pPr>
              <w:rPr>
                <w:i/>
              </w:rPr>
            </w:pPr>
          </w:p>
          <w:p w:rsidR="004D12D3" w:rsidRPr="00D600D8" w:rsidRDefault="004D12D3" w:rsidP="004D12D3">
            <w:pPr>
              <w:jc w:val="center"/>
              <w:rPr>
                <w:i/>
              </w:rPr>
            </w:pPr>
          </w:p>
          <w:p w:rsidR="004D12D3" w:rsidRPr="00D600D8" w:rsidRDefault="004D12D3" w:rsidP="00D600D8">
            <w:pPr>
              <w:jc w:val="center"/>
              <w:rPr>
                <w:i/>
              </w:rPr>
            </w:pPr>
            <w:r w:rsidRPr="00D600D8">
              <w:rPr>
                <w:i/>
              </w:rPr>
              <w:t>(</w:t>
            </w:r>
            <w:r w:rsidR="00573B77">
              <w:rPr>
                <w:i/>
              </w:rPr>
              <w:t xml:space="preserve"> Ký và</w:t>
            </w:r>
            <w:r w:rsidR="00573B77" w:rsidRPr="00D600D8">
              <w:rPr>
                <w:i/>
              </w:rPr>
              <w:t xml:space="preserve"> ghi rõ họ tên </w:t>
            </w:r>
            <w:r w:rsidRPr="00D600D8">
              <w:rPr>
                <w:i/>
              </w:rPr>
              <w:t>)</w:t>
            </w:r>
          </w:p>
        </w:tc>
      </w:tr>
    </w:tbl>
    <w:p w:rsidR="00AC11C0" w:rsidRDefault="00AC11C0" w:rsidP="00AC11C0"/>
    <w:p w:rsidR="00AC11C0" w:rsidRPr="007E3019" w:rsidRDefault="00AC11C0" w:rsidP="00AC11C0">
      <w:pPr>
        <w:rPr>
          <w:bCs/>
          <w:i/>
          <w:sz w:val="26"/>
          <w:szCs w:val="26"/>
        </w:rPr>
      </w:pPr>
    </w:p>
    <w:tbl>
      <w:tblPr>
        <w:tblStyle w:val="TableGrid"/>
        <w:tblW w:w="11624" w:type="dxa"/>
        <w:tblInd w:w="-13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4"/>
        <w:gridCol w:w="5670"/>
      </w:tblGrid>
      <w:tr w:rsidR="00AC11C0" w:rsidRPr="007E3019" w:rsidTr="006145C8">
        <w:tc>
          <w:tcPr>
            <w:tcW w:w="5954" w:type="dxa"/>
          </w:tcPr>
          <w:p w:rsidR="00AC11C0" w:rsidRPr="00AC11C0" w:rsidRDefault="00AC11C0" w:rsidP="00AC11C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 Bold" w:hAnsi="Times New Roman Bold"/>
                <w:b/>
                <w:bCs/>
                <w:spacing w:val="-10"/>
                <w:sz w:val="26"/>
                <w:szCs w:val="26"/>
                <w:lang w:val="en-GB"/>
              </w:rPr>
            </w:pPr>
            <w:r w:rsidRPr="00AC11C0">
              <w:rPr>
                <w:rFonts w:ascii="Times New Roman Bold" w:hAnsi="Times New Roman Bold"/>
                <w:b/>
                <w:bCs/>
                <w:spacing w:val="-10"/>
                <w:sz w:val="26"/>
                <w:szCs w:val="26"/>
                <w:lang w:val="en-GB"/>
              </w:rPr>
              <w:lastRenderedPageBreak/>
              <w:t>VIETNAM INSTITUTE OF</w:t>
            </w:r>
            <w:r>
              <w:rPr>
                <w:rFonts w:ascii="Times New Roman Bold" w:hAnsi="Times New Roman Bold"/>
                <w:b/>
                <w:bCs/>
                <w:spacing w:val="-10"/>
                <w:sz w:val="26"/>
                <w:szCs w:val="26"/>
                <w:lang w:val="en-GB"/>
              </w:rPr>
              <w:t xml:space="preserve"> METEOROLOGY, HYDROLOGY AND </w:t>
            </w:r>
            <w:r w:rsidRPr="00AC11C0">
              <w:rPr>
                <w:rFonts w:ascii="Times New Roman Bold" w:hAnsi="Times New Roman Bold"/>
                <w:b/>
                <w:bCs/>
                <w:spacing w:val="-10"/>
                <w:sz w:val="26"/>
                <w:szCs w:val="26"/>
                <w:lang w:val="en-GB"/>
              </w:rPr>
              <w:t>CLIMATE CHANGE</w:t>
            </w:r>
          </w:p>
        </w:tc>
        <w:tc>
          <w:tcPr>
            <w:tcW w:w="5670" w:type="dxa"/>
          </w:tcPr>
          <w:p w:rsidR="00AC11C0" w:rsidRPr="00AC11C0" w:rsidRDefault="00AC11C0" w:rsidP="00AC11C0">
            <w:pPr>
              <w:spacing w:after="0"/>
              <w:jc w:val="center"/>
              <w:rPr>
                <w:rFonts w:ascii="Times New Roman Bold" w:hAnsi="Times New Roman Bold"/>
                <w:b/>
                <w:bCs/>
                <w:spacing w:val="-10"/>
                <w:sz w:val="26"/>
                <w:szCs w:val="26"/>
              </w:rPr>
            </w:pPr>
            <w:r w:rsidRPr="00AC11C0">
              <w:rPr>
                <w:rFonts w:ascii="Times New Roman Bold" w:hAnsi="Times New Roman Bold"/>
                <w:b/>
                <w:bCs/>
                <w:spacing w:val="-10"/>
                <w:sz w:val="26"/>
                <w:szCs w:val="26"/>
              </w:rPr>
              <w:t>SOCIALIST REPUBLIC OF VIET NAM</w:t>
            </w:r>
          </w:p>
          <w:p w:rsidR="00AC11C0" w:rsidRPr="007E3019" w:rsidRDefault="00AC11C0" w:rsidP="00AC11C0">
            <w:pPr>
              <w:spacing w:after="0"/>
              <w:jc w:val="center"/>
              <w:rPr>
                <w:b/>
                <w:bCs/>
                <w:sz w:val="26"/>
                <w:szCs w:val="26"/>
              </w:rPr>
            </w:pPr>
            <w:r w:rsidRPr="007E3019">
              <w:rPr>
                <w:b/>
                <w:bCs/>
                <w:sz w:val="26"/>
                <w:szCs w:val="26"/>
              </w:rPr>
              <w:t>Independence – Freedom - Happiness</w:t>
            </w:r>
            <w:r w:rsidR="00C705C1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787400</wp:posOffset>
                      </wp:positionH>
                      <wp:positionV relativeFrom="paragraph">
                        <wp:posOffset>205104</wp:posOffset>
                      </wp:positionV>
                      <wp:extent cx="1913890" cy="0"/>
                      <wp:effectExtent l="0" t="0" r="10160" b="19050"/>
                      <wp:wrapNone/>
                      <wp:docPr id="4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9138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9402729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62pt;margin-top:16.15pt;width:150.7pt;height:0;flip:y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"/>
                  </w:pict>
                </mc:Fallback>
              </mc:AlternateContent>
            </w:r>
          </w:p>
        </w:tc>
      </w:tr>
    </w:tbl>
    <w:p w:rsidR="00AC11C0" w:rsidRPr="007E3019" w:rsidRDefault="00C705C1" w:rsidP="00AC11C0">
      <w:pPr>
        <w:spacing w:line="360" w:lineRule="auto"/>
        <w:ind w:left="360"/>
        <w:jc w:val="center"/>
        <w:rPr>
          <w:b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>
                <wp:simplePos x="0" y="0"/>
                <wp:positionH relativeFrom="column">
                  <wp:posOffset>-197485</wp:posOffset>
                </wp:positionH>
                <wp:positionV relativeFrom="paragraph">
                  <wp:posOffset>41909</wp:posOffset>
                </wp:positionV>
                <wp:extent cx="2349500" cy="0"/>
                <wp:effectExtent l="0" t="0" r="12700" b="19050"/>
                <wp:wrapNone/>
                <wp:docPr id="3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495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4C3124" id="AutoShape 3" o:spid="_x0000_s1026" type="#_x0000_t32" style="position:absolute;margin-left:-15.55pt;margin-top:3.3pt;width:185pt;height:0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"/>
            </w:pict>
          </mc:Fallback>
        </mc:AlternateContent>
      </w:r>
    </w:p>
    <w:p w:rsidR="00AC11C0" w:rsidRPr="007E3019" w:rsidRDefault="00AC11C0" w:rsidP="00AC11C0">
      <w:pPr>
        <w:spacing w:line="360" w:lineRule="auto"/>
        <w:ind w:left="360"/>
        <w:jc w:val="center"/>
        <w:rPr>
          <w:b/>
        </w:rPr>
      </w:pPr>
      <w:r w:rsidRPr="007E3019">
        <w:rPr>
          <w:b/>
        </w:rPr>
        <w:t xml:space="preserve">DOCTORAL THESIS INFORMATION WITH NEW SCIENTIFIC </w:t>
      </w:r>
    </w:p>
    <w:p w:rsidR="00AC11C0" w:rsidRPr="007E3019" w:rsidRDefault="00AC11C0" w:rsidP="00AC11C0">
      <w:pPr>
        <w:spacing w:line="360" w:lineRule="auto"/>
        <w:ind w:left="360"/>
        <w:jc w:val="center"/>
        <w:rPr>
          <w:b/>
        </w:rPr>
      </w:pPr>
      <w:r w:rsidRPr="007E3019">
        <w:rPr>
          <w:b/>
        </w:rPr>
        <w:t>CONTRIBUTION, THEORETICAL STUDY</w:t>
      </w:r>
    </w:p>
    <w:p w:rsidR="00AC11C0" w:rsidRPr="00C705C1" w:rsidRDefault="00AC11C0" w:rsidP="00FD7180">
      <w:pPr>
        <w:spacing w:line="400" w:lineRule="exact"/>
        <w:jc w:val="both"/>
      </w:pPr>
      <w:r w:rsidRPr="00C705C1">
        <w:rPr>
          <w:bCs/>
          <w:iCs/>
        </w:rPr>
        <w:t xml:space="preserve">1. </w:t>
      </w:r>
      <w:r w:rsidR="00FD7180" w:rsidRPr="00C705C1">
        <w:rPr>
          <w:bCs/>
          <w:iCs/>
        </w:rPr>
        <w:t xml:space="preserve">Dissertation </w:t>
      </w:r>
      <w:r w:rsidRPr="00C705C1">
        <w:rPr>
          <w:bCs/>
          <w:iCs/>
        </w:rPr>
        <w:t>title:</w:t>
      </w:r>
      <w:r w:rsidRPr="00C705C1">
        <w:rPr>
          <w:i/>
        </w:rPr>
        <w:t xml:space="preserve"> </w:t>
      </w:r>
    </w:p>
    <w:p w:rsidR="00AC11C0" w:rsidRPr="00C705C1" w:rsidRDefault="00AC11C0" w:rsidP="00AC11C0">
      <w:pPr>
        <w:spacing w:line="324" w:lineRule="auto"/>
        <w:ind w:left="720"/>
        <w:jc w:val="both"/>
      </w:pPr>
      <w:r w:rsidRPr="00C705C1">
        <w:t xml:space="preserve">Code: </w:t>
      </w:r>
    </w:p>
    <w:p w:rsidR="00FD7180" w:rsidRPr="00C705C1" w:rsidRDefault="006811AC" w:rsidP="00AC11C0">
      <w:pPr>
        <w:spacing w:line="324" w:lineRule="auto"/>
        <w:ind w:left="720"/>
        <w:jc w:val="both"/>
      </w:pPr>
      <w:r>
        <w:t>Major</w:t>
      </w:r>
      <w:bookmarkStart w:id="0" w:name="_GoBack"/>
      <w:bookmarkEnd w:id="0"/>
      <w:r w:rsidR="00FD7180" w:rsidRPr="00C705C1">
        <w:t>:</w:t>
      </w:r>
    </w:p>
    <w:p w:rsidR="00AC11C0" w:rsidRPr="00C705C1" w:rsidRDefault="00AC11C0" w:rsidP="00AC11C0">
      <w:pPr>
        <w:spacing w:before="60" w:after="60" w:line="324" w:lineRule="auto"/>
        <w:jc w:val="both"/>
      </w:pPr>
      <w:r w:rsidRPr="00C705C1">
        <w:t>2. PhD</w:t>
      </w:r>
      <w:r w:rsidR="00C705C1" w:rsidRPr="00C705C1">
        <w:t xml:space="preserve"> Candidate</w:t>
      </w:r>
      <w:r w:rsidRPr="00C705C1">
        <w:t xml:space="preserve">: </w:t>
      </w:r>
    </w:p>
    <w:p w:rsidR="00C705C1" w:rsidRPr="00C705C1" w:rsidRDefault="00C705C1" w:rsidP="00AC11C0">
      <w:pPr>
        <w:spacing w:before="60" w:after="60" w:line="324" w:lineRule="auto"/>
        <w:jc w:val="both"/>
      </w:pPr>
      <w:r w:rsidRPr="00C705C1">
        <w:tab/>
        <w:t>Advisors:</w:t>
      </w:r>
    </w:p>
    <w:p w:rsidR="00C705C1" w:rsidRPr="00C705C1" w:rsidRDefault="00C705C1" w:rsidP="00AC11C0">
      <w:pPr>
        <w:spacing w:before="60" w:after="60" w:line="324" w:lineRule="auto"/>
        <w:jc w:val="both"/>
      </w:pPr>
      <w:r w:rsidRPr="00C705C1">
        <w:tab/>
        <w:t>Training Institution: Viet Nam Institute of Meteorology, Hydrology, and Climate Change.</w:t>
      </w:r>
    </w:p>
    <w:p w:rsidR="00C705C1" w:rsidRPr="00C705C1" w:rsidRDefault="00C705C1" w:rsidP="00AC11C0">
      <w:pPr>
        <w:spacing w:before="60" w:after="60" w:line="324" w:lineRule="auto"/>
        <w:jc w:val="both"/>
      </w:pPr>
      <w:r w:rsidRPr="00C705C1">
        <w:t xml:space="preserve">3. Introduction to the Dissertation: </w:t>
      </w:r>
    </w:p>
    <w:p w:rsidR="00C705C1" w:rsidRDefault="00C705C1" w:rsidP="00AC11C0">
      <w:pPr>
        <w:spacing w:before="60" w:after="60" w:line="324" w:lineRule="auto"/>
        <w:jc w:val="both"/>
      </w:pPr>
      <w:r>
        <w:t>…………………………</w:t>
      </w:r>
    </w:p>
    <w:p w:rsidR="00C705C1" w:rsidRDefault="00C705C1" w:rsidP="00C705C1">
      <w:pPr>
        <w:spacing w:before="60" w:after="60" w:line="324" w:lineRule="auto"/>
        <w:jc w:val="both"/>
      </w:pPr>
      <w:r>
        <w:t>4. New contributions of Dissertation:</w:t>
      </w:r>
    </w:p>
    <w:p w:rsidR="00C705C1" w:rsidRDefault="00C705C1" w:rsidP="00C705C1">
      <w:pPr>
        <w:spacing w:before="60" w:after="60" w:line="324" w:lineRule="auto"/>
        <w:jc w:val="both"/>
      </w:pPr>
      <w:r>
        <w:t>- ………………………..</w:t>
      </w:r>
    </w:p>
    <w:p w:rsidR="00C705C1" w:rsidRDefault="00C705C1" w:rsidP="00C705C1">
      <w:pPr>
        <w:spacing w:before="60" w:after="60" w:line="324" w:lineRule="auto"/>
        <w:jc w:val="both"/>
      </w:pPr>
      <w:r>
        <w:t>- ………………………..</w:t>
      </w:r>
    </w:p>
    <w:p w:rsidR="00C705C1" w:rsidRDefault="00C705C1" w:rsidP="00C705C1">
      <w:pPr>
        <w:spacing w:before="60" w:after="60" w:line="324" w:lineRule="auto"/>
        <w:jc w:val="both"/>
      </w:pPr>
      <w:r>
        <w:t>- ………………………..</w:t>
      </w:r>
    </w:p>
    <w:p w:rsidR="00C705C1" w:rsidRDefault="00C705C1" w:rsidP="00C705C1">
      <w:pPr>
        <w:spacing w:before="60" w:after="60" w:line="324" w:lineRule="auto"/>
        <w:jc w:val="both"/>
      </w:pPr>
      <w:r>
        <w:t>- ………………………..</w:t>
      </w:r>
    </w:p>
    <w:p w:rsidR="00C705C1" w:rsidRDefault="00C705C1" w:rsidP="00C705C1">
      <w:pPr>
        <w:spacing w:before="60" w:after="60" w:line="324" w:lineRule="auto"/>
        <w:jc w:val="both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4644"/>
      </w:tblGrid>
      <w:tr w:rsidR="00C705C1" w:rsidTr="00C705C1">
        <w:tc>
          <w:tcPr>
            <w:tcW w:w="4644" w:type="dxa"/>
          </w:tcPr>
          <w:p w:rsidR="00C705C1" w:rsidRDefault="00C705C1" w:rsidP="00C705C1">
            <w:pPr>
              <w:spacing w:before="60" w:after="60" w:line="324" w:lineRule="auto"/>
              <w:jc w:val="center"/>
            </w:pPr>
            <w:r>
              <w:t>Representative of Advisors</w:t>
            </w:r>
          </w:p>
        </w:tc>
        <w:tc>
          <w:tcPr>
            <w:tcW w:w="4644" w:type="dxa"/>
          </w:tcPr>
          <w:p w:rsidR="00C705C1" w:rsidRDefault="00C705C1" w:rsidP="00C705C1">
            <w:pPr>
              <w:spacing w:before="60" w:after="60" w:line="324" w:lineRule="auto"/>
              <w:jc w:val="center"/>
            </w:pPr>
            <w:r>
              <w:t>PhD Candidate</w:t>
            </w:r>
          </w:p>
        </w:tc>
      </w:tr>
    </w:tbl>
    <w:p w:rsidR="00C705C1" w:rsidRPr="007E3019" w:rsidRDefault="00C705C1" w:rsidP="00C705C1">
      <w:pPr>
        <w:spacing w:before="60" w:after="60" w:line="324" w:lineRule="auto"/>
        <w:jc w:val="both"/>
      </w:pPr>
    </w:p>
    <w:sectPr w:rsidR="00C705C1" w:rsidRPr="007E3019" w:rsidSect="00A05D24">
      <w:headerReference w:type="default" r:id="rId8"/>
      <w:pgSz w:w="11907" w:h="16840" w:code="9"/>
      <w:pgMar w:top="1418" w:right="1134" w:bottom="1418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1D52" w:rsidRDefault="003F1D52" w:rsidP="00205189">
      <w:pPr>
        <w:spacing w:after="0" w:line="240" w:lineRule="auto"/>
      </w:pPr>
      <w:r>
        <w:separator/>
      </w:r>
    </w:p>
  </w:endnote>
  <w:endnote w:type="continuationSeparator" w:id="0">
    <w:p w:rsidR="003F1D52" w:rsidRDefault="003F1D52" w:rsidP="002051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Bold">
    <w:panose1 w:val="02020803070505020304"/>
    <w:charset w:val="00"/>
    <w:family w:val="roman"/>
    <w:notTrueType/>
    <w:pitch w:val="default"/>
  </w:font>
  <w:font w:name="VnTim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1D52" w:rsidRDefault="003F1D52" w:rsidP="00205189">
      <w:pPr>
        <w:spacing w:after="0" w:line="240" w:lineRule="auto"/>
      </w:pPr>
      <w:r>
        <w:separator/>
      </w:r>
    </w:p>
  </w:footnote>
  <w:footnote w:type="continuationSeparator" w:id="0">
    <w:p w:rsidR="003F1D52" w:rsidRDefault="003F1D52" w:rsidP="002051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5189" w:rsidRDefault="00205189" w:rsidP="00205189">
    <w:pPr>
      <w:pStyle w:val="Header"/>
      <w:jc w:val="right"/>
      <w:rPr>
        <w:i/>
      </w:rPr>
    </w:pPr>
  </w:p>
  <w:p w:rsidR="00205189" w:rsidRDefault="00205189" w:rsidP="00205189">
    <w:pPr>
      <w:pStyle w:val="Header"/>
      <w:jc w:val="right"/>
      <w:rPr>
        <w:i/>
      </w:rPr>
    </w:pPr>
  </w:p>
  <w:p w:rsidR="00205189" w:rsidRPr="00205189" w:rsidRDefault="00205189" w:rsidP="00205189">
    <w:pPr>
      <w:pStyle w:val="Header"/>
      <w:jc w:val="right"/>
      <w:rPr>
        <w:i/>
        <w:sz w:val="24"/>
        <w:szCs w:val="24"/>
      </w:rPr>
    </w:pPr>
    <w:r w:rsidRPr="00205189">
      <w:rPr>
        <w:i/>
        <w:sz w:val="24"/>
        <w:szCs w:val="24"/>
      </w:rPr>
      <w:t>Phụ lục II.10.9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2B72502"/>
    <w:multiLevelType w:val="hybridMultilevel"/>
    <w:tmpl w:val="25F444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E3F6452"/>
    <w:multiLevelType w:val="hybridMultilevel"/>
    <w:tmpl w:val="E886D9E0"/>
    <w:lvl w:ilvl="0" w:tplc="0ACA3DFE">
      <w:numFmt w:val="bullet"/>
      <w:lvlText w:val="-"/>
      <w:lvlJc w:val="left"/>
      <w:pPr>
        <w:ind w:left="135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">
    <w:nsid w:val="6E741FD8"/>
    <w:multiLevelType w:val="hybridMultilevel"/>
    <w:tmpl w:val="B9B616CC"/>
    <w:lvl w:ilvl="0" w:tplc="0ACA3DF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F3816AE"/>
    <w:multiLevelType w:val="hybridMultilevel"/>
    <w:tmpl w:val="B024EC72"/>
    <w:lvl w:ilvl="0" w:tplc="FF006A14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2980947"/>
    <w:multiLevelType w:val="hybridMultilevel"/>
    <w:tmpl w:val="D2942F32"/>
    <w:lvl w:ilvl="0" w:tplc="12AA6180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75A50C48"/>
    <w:multiLevelType w:val="hybridMultilevel"/>
    <w:tmpl w:val="E786A2D0"/>
    <w:lvl w:ilvl="0" w:tplc="699CED6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85D5275"/>
    <w:multiLevelType w:val="hybridMultilevel"/>
    <w:tmpl w:val="8E946B2A"/>
    <w:lvl w:ilvl="0" w:tplc="BBE01652">
      <w:start w:val="3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7">
    <w:nsid w:val="7A817F83"/>
    <w:multiLevelType w:val="hybridMultilevel"/>
    <w:tmpl w:val="13C612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5"/>
  </w:num>
  <w:num w:numId="5">
    <w:abstractNumId w:val="4"/>
  </w:num>
  <w:num w:numId="6">
    <w:abstractNumId w:val="0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57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59C"/>
    <w:rsid w:val="00002667"/>
    <w:rsid w:val="00085732"/>
    <w:rsid w:val="00205189"/>
    <w:rsid w:val="002659AE"/>
    <w:rsid w:val="002A1117"/>
    <w:rsid w:val="002F6936"/>
    <w:rsid w:val="00332A44"/>
    <w:rsid w:val="00375EC4"/>
    <w:rsid w:val="00386DF6"/>
    <w:rsid w:val="003F1D52"/>
    <w:rsid w:val="00430B62"/>
    <w:rsid w:val="004D12D3"/>
    <w:rsid w:val="004D2253"/>
    <w:rsid w:val="00573B77"/>
    <w:rsid w:val="005D2730"/>
    <w:rsid w:val="00610836"/>
    <w:rsid w:val="006811AC"/>
    <w:rsid w:val="006A63E6"/>
    <w:rsid w:val="00774838"/>
    <w:rsid w:val="0085626B"/>
    <w:rsid w:val="008623C3"/>
    <w:rsid w:val="00A05D24"/>
    <w:rsid w:val="00A15E7E"/>
    <w:rsid w:val="00AC11C0"/>
    <w:rsid w:val="00AD60A3"/>
    <w:rsid w:val="00B24DDD"/>
    <w:rsid w:val="00BD659C"/>
    <w:rsid w:val="00C378DD"/>
    <w:rsid w:val="00C705C1"/>
    <w:rsid w:val="00D50C24"/>
    <w:rsid w:val="00D600D8"/>
    <w:rsid w:val="00E0469E"/>
    <w:rsid w:val="00FA17F3"/>
    <w:rsid w:val="00FD25CB"/>
    <w:rsid w:val="00FD7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D5FE2777-011B-46D5-8264-94409E2DB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D659C"/>
    <w:pPr>
      <w:spacing w:after="200" w:line="276" w:lineRule="auto"/>
    </w:pPr>
    <w:rPr>
      <w:rFonts w:eastAsia="Calibri"/>
      <w:sz w:val="28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D659C"/>
    <w:pPr>
      <w:ind w:left="720"/>
      <w:contextualSpacing/>
    </w:pPr>
  </w:style>
  <w:style w:type="table" w:styleId="TableGrid">
    <w:name w:val="Table Grid"/>
    <w:basedOn w:val="TableNormal"/>
    <w:rsid w:val="00E0469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20518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205189"/>
    <w:rPr>
      <w:rFonts w:eastAsia="Calibri"/>
      <w:sz w:val="28"/>
      <w:szCs w:val="22"/>
    </w:rPr>
  </w:style>
  <w:style w:type="paragraph" w:styleId="Footer">
    <w:name w:val="footer"/>
    <w:basedOn w:val="Normal"/>
    <w:link w:val="FooterChar"/>
    <w:rsid w:val="0020518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205189"/>
    <w:rPr>
      <w:rFonts w:eastAsia="Calibri"/>
      <w:sz w:val="28"/>
      <w:szCs w:val="22"/>
    </w:rPr>
  </w:style>
  <w:style w:type="paragraph" w:customStyle="1" w:styleId="ListParagraph1">
    <w:name w:val="List Paragraph1"/>
    <w:basedOn w:val="Normal"/>
    <w:link w:val="ListParagraphChar"/>
    <w:uiPriority w:val="34"/>
    <w:rsid w:val="00AC11C0"/>
    <w:pPr>
      <w:spacing w:before="120" w:after="120" w:line="360" w:lineRule="auto"/>
      <w:ind w:left="720"/>
      <w:jc w:val="both"/>
    </w:pPr>
    <w:rPr>
      <w:rFonts w:eastAsia="SimSun"/>
      <w:sz w:val="26"/>
    </w:rPr>
  </w:style>
  <w:style w:type="character" w:customStyle="1" w:styleId="ListParagraphChar">
    <w:name w:val="List Paragraph Char"/>
    <w:link w:val="ListParagraph1"/>
    <w:uiPriority w:val="34"/>
    <w:locked/>
    <w:rsid w:val="00AC11C0"/>
    <w:rPr>
      <w:rFonts w:eastAsia="SimSun"/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Dang%20Tung%20Man\Application%20Data\Microsoft\Templates\Normal1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EE08F6-29E3-489C-A3A6-AB3F02B745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Normal11</Template>
  <TotalTime>1</TotalTime>
  <Pages>2</Pages>
  <Words>182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CS</Company>
  <LinksUpToDate>false</LinksUpToDate>
  <CharactersWithSpaces>1224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Duy Minh</dc:creator>
  <cp:lastModifiedBy>Thuy Nga</cp:lastModifiedBy>
  <cp:revision>3</cp:revision>
  <cp:lastPrinted>2015-10-07T02:36:00Z</cp:lastPrinted>
  <dcterms:created xsi:type="dcterms:W3CDTF">2018-04-03T02:19:00Z</dcterms:created>
  <dcterms:modified xsi:type="dcterms:W3CDTF">2019-10-14T10:10:00Z</dcterms:modified>
</cp:coreProperties>
</file>